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A8DE4" w14:textId="4CBC8B3C" w:rsidR="006B2F86" w:rsidRDefault="00AA1A9A" w:rsidP="00E71FC3">
      <w:pPr>
        <w:pStyle w:val="NoSpacing"/>
      </w:pPr>
      <w:proofErr w:type="spellStart"/>
      <w:r>
        <w:rPr>
          <w:u w:val="single"/>
        </w:rPr>
        <w:t>Elyn</w:t>
      </w:r>
      <w:proofErr w:type="spellEnd"/>
      <w:r>
        <w:rPr>
          <w:u w:val="single"/>
        </w:rPr>
        <w:t xml:space="preserve"> MOLDER</w:t>
      </w:r>
      <w:r>
        <w:t xml:space="preserve"> </w:t>
      </w:r>
      <w:proofErr w:type="gramStart"/>
      <w:r>
        <w:t xml:space="preserve">   (</w:t>
      </w:r>
      <w:proofErr w:type="gramEnd"/>
      <w:r>
        <w:t>fl.1484)</w:t>
      </w:r>
    </w:p>
    <w:p w14:paraId="78364A92" w14:textId="55D7B1B5" w:rsidR="00AA1A9A" w:rsidRDefault="00AA1A9A" w:rsidP="00E71FC3">
      <w:pPr>
        <w:pStyle w:val="NoSpacing"/>
      </w:pPr>
    </w:p>
    <w:p w14:paraId="4EC95188" w14:textId="1C49B403" w:rsidR="00AA1A9A" w:rsidRDefault="00AA1A9A" w:rsidP="00E71FC3">
      <w:pPr>
        <w:pStyle w:val="NoSpacing"/>
      </w:pPr>
    </w:p>
    <w:p w14:paraId="528B9641" w14:textId="0B50A2A0" w:rsidR="00AA1A9A" w:rsidRDefault="00AA1A9A" w:rsidP="00E71FC3">
      <w:pPr>
        <w:pStyle w:val="NoSpacing"/>
      </w:pPr>
      <w:r>
        <w:t xml:space="preserve">Cousin of Agnes </w:t>
      </w:r>
      <w:proofErr w:type="spellStart"/>
      <w:r>
        <w:t>Chestyr</w:t>
      </w:r>
      <w:proofErr w:type="spellEnd"/>
      <w:r>
        <w:t xml:space="preserve"> of London.   </w:t>
      </w: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pp.293-6)</w:t>
      </w:r>
    </w:p>
    <w:p w14:paraId="2F7B98FC" w14:textId="33A8D29D" w:rsidR="00AA1A9A" w:rsidRDefault="00AA1A9A" w:rsidP="00E71FC3">
      <w:pPr>
        <w:pStyle w:val="NoSpacing"/>
      </w:pPr>
    </w:p>
    <w:p w14:paraId="6EA4AD6B" w14:textId="3E9DE0A6" w:rsidR="00AA1A9A" w:rsidRDefault="00AA1A9A" w:rsidP="00E71FC3">
      <w:pPr>
        <w:pStyle w:val="NoSpacing"/>
      </w:pPr>
    </w:p>
    <w:p w14:paraId="49C02708" w14:textId="223B3306" w:rsidR="00AA1A9A" w:rsidRDefault="00AA1A9A" w:rsidP="00AA1A9A">
      <w:pPr>
        <w:pStyle w:val="NoSpacing"/>
      </w:pPr>
      <w:r>
        <w:t>28 Jun.1484</w:t>
      </w:r>
      <w:r>
        <w:tab/>
        <w:t>Agnes bequeathed her a blue girdle and a pair of coral beads.  (ibid.)</w:t>
      </w:r>
    </w:p>
    <w:p w14:paraId="54212C1E" w14:textId="17A66AEB" w:rsidR="00AA1A9A" w:rsidRDefault="00AA1A9A" w:rsidP="00AA1A9A">
      <w:pPr>
        <w:pStyle w:val="NoSpacing"/>
      </w:pPr>
    </w:p>
    <w:p w14:paraId="6660820D" w14:textId="1F6A0DE8" w:rsidR="00AA1A9A" w:rsidRDefault="00AA1A9A" w:rsidP="00AA1A9A">
      <w:pPr>
        <w:pStyle w:val="NoSpacing"/>
      </w:pPr>
    </w:p>
    <w:p w14:paraId="42A44750" w14:textId="44D31755" w:rsidR="00AA1A9A" w:rsidRPr="00AA1A9A" w:rsidRDefault="00AA1A9A" w:rsidP="00AA1A9A">
      <w:pPr>
        <w:pStyle w:val="NoSpacing"/>
      </w:pPr>
      <w:r>
        <w:t>5 April 2018</w:t>
      </w:r>
      <w:bookmarkStart w:id="0" w:name="_GoBack"/>
      <w:bookmarkEnd w:id="0"/>
    </w:p>
    <w:sectPr w:rsidR="00AA1A9A" w:rsidRPr="00AA1A9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8A42C" w14:textId="77777777" w:rsidR="00AA1A9A" w:rsidRDefault="00AA1A9A" w:rsidP="00E71FC3">
      <w:pPr>
        <w:spacing w:after="0" w:line="240" w:lineRule="auto"/>
      </w:pPr>
      <w:r>
        <w:separator/>
      </w:r>
    </w:p>
  </w:endnote>
  <w:endnote w:type="continuationSeparator" w:id="0">
    <w:p w14:paraId="16D45307" w14:textId="77777777" w:rsidR="00AA1A9A" w:rsidRDefault="00AA1A9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59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E22C95" w14:textId="77777777" w:rsidR="00AA1A9A" w:rsidRDefault="00AA1A9A" w:rsidP="00E71FC3">
      <w:pPr>
        <w:spacing w:after="0" w:line="240" w:lineRule="auto"/>
      </w:pPr>
      <w:r>
        <w:separator/>
      </w:r>
    </w:p>
  </w:footnote>
  <w:footnote w:type="continuationSeparator" w:id="0">
    <w:p w14:paraId="01DCE812" w14:textId="77777777" w:rsidR="00AA1A9A" w:rsidRDefault="00AA1A9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9A"/>
    <w:rsid w:val="001A7C09"/>
    <w:rsid w:val="00577BD5"/>
    <w:rsid w:val="00656CBA"/>
    <w:rsid w:val="006A1F77"/>
    <w:rsid w:val="00733BE7"/>
    <w:rsid w:val="00AA1A9A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39730"/>
  <w15:chartTrackingRefBased/>
  <w15:docId w15:val="{80E21BA2-2685-4FDA-8C3D-6A2AEE95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2018-04-05T20:55:00Z</dcterms:created>
  <dcterms:modified xsi:type="dcterms:W3CDTF">2018-04-05T20:59:00Z</dcterms:modified>
</cp:coreProperties>
</file>